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>
      <w:bookmarkStart w:id="0" w:name="_GoBack"/>
      <w:bookmarkEnd w:id="0"/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974"/>
        <w:gridCol w:w="1080"/>
        <w:gridCol w:w="1122"/>
        <w:gridCol w:w="1772"/>
        <w:gridCol w:w="10"/>
      </w:tblGrid>
      <w:tr w:rsidR="008D329F" w:rsidRPr="004B5853" w:rsidTr="004B5853">
        <w:trPr>
          <w:trHeight w:val="600"/>
          <w:jc w:val="center"/>
        </w:trPr>
        <w:tc>
          <w:tcPr>
            <w:tcW w:w="9082" w:type="dxa"/>
            <w:gridSpan w:val="6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7F5F6B" w:rsidRPr="007F5F6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Σταθμός κόλλησης - αποκόλλησης - θερμού αέρα</w:t>
            </w:r>
          </w:p>
        </w:tc>
      </w:tr>
      <w:tr w:rsidR="008D329F" w:rsidRPr="008D329F" w:rsidTr="004B5853">
        <w:trPr>
          <w:gridAfter w:val="1"/>
          <w:wAfter w:w="10" w:type="dxa"/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97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77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4B5853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97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77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4B5853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97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77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C1CC3" w:rsidRPr="008D329F" w:rsidTr="004B5853">
        <w:trPr>
          <w:gridAfter w:val="1"/>
          <w:wAfter w:w="10" w:type="dxa"/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31D8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Ψηφιακός Σταθμός Κόλλησης Ρυθμιζόμενης Θερμοκρασίας με Αντιστατική Προστασία (ESD </w:t>
            </w:r>
            <w:proofErr w:type="spellStart"/>
            <w:r w:rsidRPr="00E31D8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Safe</w:t>
            </w:r>
            <w:proofErr w:type="spellEnd"/>
            <w:r w:rsidRPr="00E31D8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77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C1CC3" w:rsidRPr="008D329F" w:rsidTr="004B5853">
        <w:trPr>
          <w:gridAfter w:val="1"/>
          <w:wAfter w:w="10" w:type="dxa"/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Ενσωματωμένη Τεχνολογία PID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ρύθμιση θερμοκρασίας με κύκλο ρύθμισης έως 20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ms</w:t>
            </w:r>
            <w:proofErr w:type="spellEnd"/>
            <w:r w:rsidRPr="00C85B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θερμοκρασία αέρα και έως 100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ms</w:t>
            </w:r>
            <w:proofErr w:type="spellEnd"/>
            <w:r w:rsidRPr="00C85B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 πιστόλι συγκόλλησης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77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C1CC3" w:rsidRPr="008D329F" w:rsidTr="004B5853">
        <w:trPr>
          <w:gridAfter w:val="1"/>
          <w:wAfter w:w="10" w:type="dxa"/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Λειτουργία Ύπνου (</w:t>
            </w:r>
            <w:proofErr w:type="spellStart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Sleep</w:t>
            </w:r>
            <w:proofErr w:type="spellEnd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Function</w:t>
            </w:r>
            <w:proofErr w:type="spellEnd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77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C1CC3" w:rsidRPr="008D329F" w:rsidTr="004B5853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Τάση Λειτουργίας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>AC 220V - 240V, 50Hz</w:t>
            </w:r>
          </w:p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77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C1CC3" w:rsidRPr="008D329F" w:rsidTr="004B5853">
        <w:trPr>
          <w:gridAfter w:val="1"/>
          <w:wAfter w:w="10" w:type="dxa"/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Μέγιστη Ισχύς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550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</w:t>
            </w:r>
            <w:r w:rsidRPr="00C85B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θερμού αέρα και </w:t>
            </w:r>
            <w:r w:rsidRPr="00C85B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75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W</w:t>
            </w:r>
            <w:r w:rsidRPr="00C85B76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για το πιστόλι συγκόλλησης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77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C1CC3" w:rsidRPr="008D329F" w:rsidTr="004B5853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Θερμοκρασίας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  <w:p w:rsidR="009C1CC3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00</w:t>
            </w:r>
            <w:r w:rsidRPr="00903E7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C−480</w:t>
            </w:r>
            <w:r w:rsidRPr="00903E7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θερμός αέρας </w:t>
            </w:r>
          </w:p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200</w:t>
            </w:r>
            <w:r w:rsidRPr="00903E7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C−480</w:t>
            </w:r>
            <w:r w:rsidRPr="00903E7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συγκόλληση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77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9C1CC3" w:rsidRPr="008D329F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Σταθερότητα </w:t>
            </w:r>
            <w:r w:rsid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θ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ερμοκρασίας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θερμού αέρα και συγκόλλησης 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Pr="00903E78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C (</w:t>
            </w:r>
            <w:proofErr w:type="spellStart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Static</w:t>
            </w:r>
            <w:proofErr w:type="spellEnd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</w:tcPr>
          <w:p w:rsidR="009C1CC3" w:rsidRDefault="009C1CC3" w:rsidP="009C1CC3">
            <w:pPr>
              <w:jc w:val="center"/>
            </w:pPr>
            <w:r w:rsidRPr="008361F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1CC3" w:rsidRPr="00903E78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Αντίσταση Μύτης προς Γείωση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&lt;2 </w:t>
            </w:r>
            <w:proofErr w:type="spellStart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ohms</w:t>
            </w:r>
            <w:proofErr w:type="spellEnd"/>
          </w:p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</w:tcPr>
          <w:p w:rsidR="009C1CC3" w:rsidRDefault="009C1CC3" w:rsidP="009C1CC3">
            <w:pPr>
              <w:jc w:val="center"/>
            </w:pPr>
            <w:r w:rsidRPr="008361F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1CC3" w:rsidRPr="00903E78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Τάση Μύτης προς Γείωση</w:t>
            </w: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ab/>
              <w:t xml:space="preserve">&lt; 2 </w:t>
            </w:r>
            <w:proofErr w:type="spellStart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mV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9C1CC3" w:rsidRDefault="009C1CC3" w:rsidP="009C1CC3">
            <w:pPr>
              <w:jc w:val="center"/>
            </w:pPr>
            <w:r w:rsidRPr="008361F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1CC3" w:rsidRPr="00903E78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Αυτόματη απενεργοποίηση (Auto </w:t>
            </w:r>
            <w:proofErr w:type="spellStart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Shutdown</w:t>
            </w:r>
            <w:proofErr w:type="spellEnd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9C1CC3" w:rsidRDefault="009C1CC3" w:rsidP="009C1CC3">
            <w:pPr>
              <w:jc w:val="center"/>
            </w:pPr>
            <w:r w:rsidRPr="008361F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1CC3" w:rsidRPr="00903E78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Τουλάχιστον 3 κανάλια μνήμης για αποθήκευση συχνά χρησιμοποιούμενων ρυθμίσεων θερμοκρασίας (</w:t>
            </w:r>
            <w:proofErr w:type="spellStart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Preset</w:t>
            </w:r>
            <w:proofErr w:type="spellEnd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Channels</w:t>
            </w:r>
            <w:proofErr w:type="spellEnd"/>
            <w:r w:rsidRPr="00903E7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9C1CC3" w:rsidRDefault="009C1CC3" w:rsidP="009C1CC3">
            <w:pPr>
              <w:jc w:val="center"/>
            </w:pPr>
            <w:r w:rsidRPr="008361F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1CC3" w:rsidRPr="00903E78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903E78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Ενσωμάτωση απορρόφησης καπνού</w:t>
            </w:r>
          </w:p>
        </w:tc>
        <w:tc>
          <w:tcPr>
            <w:tcW w:w="1080" w:type="dxa"/>
            <w:shd w:val="clear" w:color="auto" w:fill="auto"/>
          </w:tcPr>
          <w:p w:rsidR="009C1CC3" w:rsidRDefault="009C1CC3" w:rsidP="009C1CC3">
            <w:pPr>
              <w:jc w:val="center"/>
            </w:pPr>
            <w:r w:rsidRPr="008361F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1CC3" w:rsidRPr="00903E78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C1CC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Συμβατότητα με ευρύ φάσμα ανταλλάξιμων μυτών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αέρα (</w:t>
            </w:r>
            <w:r w:rsidRPr="009C1CC3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10mm, 8mm, 5mm, 3mm, 13mm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9C1CC3" w:rsidRDefault="009C1CC3" w:rsidP="009C1CC3">
            <w:pPr>
              <w:jc w:val="center"/>
            </w:pPr>
            <w:r w:rsidRPr="008361F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1CC3" w:rsidRPr="00903E78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9C1CC3" w:rsidRPr="008D329F" w:rsidRDefault="00DB2409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Default="00DB2409" w:rsidP="00DB240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Σώμα από ανθεκτικό υλικό. Ψηφιακή οθόνη (LCD/LED) με δυνατότητα εναλλαγής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DB2409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C/</w:t>
            </w:r>
            <w:r w:rsidRPr="00DB2409">
              <w:rPr>
                <w:rFonts w:ascii="Cambria Math" w:hAnsi="Cambria Math" w:cs="Cambria Math"/>
                <w:color w:val="000000"/>
                <w:sz w:val="18"/>
                <w:szCs w:val="18"/>
                <w:lang w:val="el-GR" w:eastAsia="el-GR"/>
              </w:rPr>
              <w:t>∘</w:t>
            </w:r>
            <w:r w:rsidRP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F και ψηφιακή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</w:t>
            </w:r>
            <w:r w:rsidRP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αθμονόμηση (</w:t>
            </w:r>
            <w:proofErr w:type="spellStart"/>
            <w:r w:rsidRP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Calibration</w:t>
            </w:r>
            <w:proofErr w:type="spellEnd"/>
            <w:r w:rsidRP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).</w:t>
            </w:r>
          </w:p>
        </w:tc>
        <w:tc>
          <w:tcPr>
            <w:tcW w:w="1080" w:type="dxa"/>
            <w:shd w:val="clear" w:color="auto" w:fill="auto"/>
          </w:tcPr>
          <w:p w:rsidR="009C1CC3" w:rsidRPr="008361FF" w:rsidRDefault="009C1CC3" w:rsidP="009C1C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361F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00FB5" w:rsidRPr="00903E78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300FB5" w:rsidRPr="00FA0A67" w:rsidRDefault="00FA0A67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15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300FB5" w:rsidRPr="00DB2409" w:rsidRDefault="00300FB5" w:rsidP="00DB240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00F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Τουλάχιστον 3 κανάλια μνήμης για αποθήκευση ρυθμίσεων (</w:t>
            </w:r>
            <w:proofErr w:type="spellStart"/>
            <w:r w:rsidRPr="00300F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Presets</w:t>
            </w:r>
            <w:proofErr w:type="spellEnd"/>
            <w:r w:rsidRPr="00300F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300FB5" w:rsidRPr="008361FF" w:rsidRDefault="00300FB5" w:rsidP="009C1C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</w:tcPr>
          <w:p w:rsidR="00300FB5" w:rsidRPr="008D329F" w:rsidRDefault="00300FB5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300FB5" w:rsidRPr="008D329F" w:rsidRDefault="00300FB5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B2409" w:rsidRPr="00903E78" w:rsidTr="0023359C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B2409" w:rsidRPr="00FA0A67" w:rsidRDefault="00DB2409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  <w:r w:rsidR="00FA0A6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DB2409" w:rsidRPr="00DB2409" w:rsidRDefault="00DB2409" w:rsidP="00DB2409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Πιστοποίηση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- </w:t>
            </w:r>
            <w:r w:rsidRP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Πλήρης συμμόρφωση με CE και </w:t>
            </w:r>
            <w:proofErr w:type="spellStart"/>
            <w:r w:rsidRPr="00DB240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RoHS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DB2409" w:rsidRPr="008361FF" w:rsidRDefault="00DB2409" w:rsidP="009C1CC3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361F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B2409" w:rsidRPr="008D329F" w:rsidRDefault="00DB2409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772" w:type="dxa"/>
            <w:shd w:val="clear" w:color="000000" w:fill="D9D9D9"/>
            <w:vAlign w:val="center"/>
          </w:tcPr>
          <w:p w:rsidR="00DB2409" w:rsidRPr="008D329F" w:rsidRDefault="00DB2409" w:rsidP="009C1CC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C1CC3" w:rsidRPr="008D329F" w:rsidTr="004B5853">
        <w:trPr>
          <w:gridAfter w:val="1"/>
          <w:wAfter w:w="10" w:type="dxa"/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C1CC3" w:rsidRPr="00FA0A67" w:rsidRDefault="00DB2409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="00FA0A67">
              <w:rPr>
                <w:rFonts w:ascii="Tahoma" w:hAnsi="Tahoma" w:cs="Tahoma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974" w:type="dxa"/>
            <w:shd w:val="clear" w:color="auto" w:fill="auto"/>
            <w:vAlign w:val="center"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C1CC3" w:rsidRPr="008D329F" w:rsidRDefault="00DB2409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772" w:type="dxa"/>
            <w:shd w:val="clear" w:color="000000" w:fill="D9D9D9"/>
            <w:vAlign w:val="center"/>
            <w:hideMark/>
          </w:tcPr>
          <w:p w:rsidR="009C1CC3" w:rsidRPr="008D329F" w:rsidRDefault="009C1CC3" w:rsidP="009C1CC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00FB5"/>
    <w:rsid w:val="004B5853"/>
    <w:rsid w:val="0054126B"/>
    <w:rsid w:val="007C3968"/>
    <w:rsid w:val="007F5F6B"/>
    <w:rsid w:val="00896C2F"/>
    <w:rsid w:val="008D329F"/>
    <w:rsid w:val="00903E78"/>
    <w:rsid w:val="00950FDE"/>
    <w:rsid w:val="009A6F68"/>
    <w:rsid w:val="009C1CC3"/>
    <w:rsid w:val="00C85B76"/>
    <w:rsid w:val="00D06F3D"/>
    <w:rsid w:val="00D43DFD"/>
    <w:rsid w:val="00DB2409"/>
    <w:rsid w:val="00E31D86"/>
    <w:rsid w:val="00E73844"/>
    <w:rsid w:val="00F14BB0"/>
    <w:rsid w:val="00F55C81"/>
    <w:rsid w:val="00FA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169B546</Template>
  <TotalTime>1</TotalTime>
  <Pages>1</Pages>
  <Words>227</Words>
  <Characters>1229</Characters>
  <Application>Microsoft Office Word</Application>
  <DocSecurity>4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2025-11-20T11:31:00Z</dcterms:created>
  <dcterms:modified xsi:type="dcterms:W3CDTF">2025-11-20T11:31:00Z</dcterms:modified>
</cp:coreProperties>
</file>